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A4" w:rsidRDefault="008A2AA4" w:rsidP="006A1C90">
      <w:pPr>
        <w:spacing w:line="360" w:lineRule="auto"/>
        <w:ind w:firstLineChars="1000" w:firstLine="3213"/>
        <w:rPr>
          <w:rFonts w:ascii="楷体_GB2312" w:eastAsia="楷体_GB2312" w:hAnsi="宋体"/>
          <w:b/>
          <w:bCs/>
          <w:sz w:val="32"/>
        </w:rPr>
      </w:pPr>
      <w:r>
        <w:rPr>
          <w:rFonts w:ascii="楷体_GB2312" w:eastAsia="楷体_GB2312" w:hAnsi="宋体" w:hint="eastAsia"/>
          <w:b/>
          <w:bCs/>
          <w:sz w:val="32"/>
        </w:rPr>
        <w:t>投</w:t>
      </w:r>
      <w:r>
        <w:rPr>
          <w:rFonts w:ascii="楷体_GB2312" w:eastAsia="楷体_GB2312" w:hAnsi="宋体"/>
          <w:b/>
          <w:bCs/>
          <w:sz w:val="32"/>
        </w:rPr>
        <w:t xml:space="preserve">   </w:t>
      </w:r>
      <w:r>
        <w:rPr>
          <w:rFonts w:ascii="楷体_GB2312" w:eastAsia="楷体_GB2312" w:hAnsi="宋体" w:hint="eastAsia"/>
          <w:b/>
          <w:bCs/>
          <w:sz w:val="32"/>
        </w:rPr>
        <w:t>标</w:t>
      </w:r>
      <w:r>
        <w:rPr>
          <w:rFonts w:ascii="楷体_GB2312" w:eastAsia="楷体_GB2312" w:hAnsi="宋体"/>
          <w:b/>
          <w:bCs/>
          <w:sz w:val="32"/>
        </w:rPr>
        <w:t xml:space="preserve">   </w:t>
      </w:r>
      <w:r>
        <w:rPr>
          <w:rFonts w:ascii="楷体_GB2312" w:eastAsia="楷体_GB2312" w:hAnsi="宋体" w:hint="eastAsia"/>
          <w:b/>
          <w:bCs/>
          <w:sz w:val="32"/>
        </w:rPr>
        <w:t>书</w:t>
      </w: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30"/>
        </w:rPr>
      </w:pPr>
      <w:r>
        <w:rPr>
          <w:rFonts w:ascii="楷体_GB2312" w:eastAsia="楷体_GB2312" w:hAnsi="宋体" w:hint="eastAsia"/>
          <w:b/>
          <w:bCs/>
          <w:sz w:val="32"/>
        </w:rPr>
        <w:t>致</w:t>
      </w:r>
      <w:r>
        <w:rPr>
          <w:rFonts w:ascii="楷体_GB2312" w:eastAsia="楷体_GB2312" w:hAnsi="宋体" w:hint="eastAsia"/>
          <w:b/>
          <w:bCs/>
          <w:sz w:val="30"/>
        </w:rPr>
        <w:t>：扬州中燃城市燃气发展有限公司</w:t>
      </w:r>
    </w:p>
    <w:p w:rsidR="008A2AA4" w:rsidRPr="00FF04BB" w:rsidRDefault="008A2AA4" w:rsidP="006A1C90">
      <w:pPr>
        <w:spacing w:line="360" w:lineRule="auto"/>
        <w:ind w:firstLineChars="200" w:firstLine="480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根据贵方</w:t>
      </w:r>
      <w:r>
        <w:rPr>
          <w:rFonts w:ascii="楷体_GB2312" w:eastAsia="楷体_GB2312" w:hAnsi="宋体"/>
          <w:b/>
          <w:bCs/>
          <w:sz w:val="24"/>
          <w:szCs w:val="28"/>
          <w:u w:val="single"/>
        </w:rPr>
        <w:t xml:space="preserve"> </w:t>
      </w:r>
      <w:r>
        <w:rPr>
          <w:rFonts w:ascii="楷体_GB2312" w:eastAsia="楷体_GB2312" w:hAnsi="宋体" w:hint="eastAsia"/>
          <w:b/>
          <w:bCs/>
          <w:sz w:val="24"/>
          <w:szCs w:val="28"/>
          <w:u w:val="single"/>
        </w:rPr>
        <w:t>办公用品</w:t>
      </w:r>
      <w:r>
        <w:rPr>
          <w:rFonts w:ascii="楷体_GB2312" w:eastAsia="楷体_GB2312" w:hAnsi="宋体"/>
          <w:b/>
          <w:bCs/>
          <w:sz w:val="24"/>
          <w:szCs w:val="28"/>
          <w:u w:val="single"/>
        </w:rPr>
        <w:t xml:space="preserve"> </w:t>
      </w:r>
      <w:r>
        <w:rPr>
          <w:rFonts w:ascii="楷体_GB2312" w:eastAsia="楷体_GB2312" w:hAnsi="宋体" w:hint="eastAsia"/>
          <w:b/>
          <w:bCs/>
          <w:sz w:val="24"/>
          <w:szCs w:val="28"/>
          <w:u w:val="single"/>
        </w:rPr>
        <w:t>类物资采购</w:t>
      </w:r>
      <w:r>
        <w:rPr>
          <w:rFonts w:ascii="楷体_GB2312" w:eastAsia="楷体_GB2312" w:hAnsi="宋体" w:hint="eastAsia"/>
          <w:sz w:val="24"/>
        </w:rPr>
        <w:t>招标文件，经单位</w:t>
      </w:r>
      <w:r>
        <w:rPr>
          <w:rFonts w:ascii="楷体_GB2312" w:eastAsia="楷体_GB2312" w:hAnsi="宋体"/>
          <w:sz w:val="24"/>
          <w:u w:val="single"/>
        </w:rPr>
        <w:t xml:space="preserve">             </w:t>
      </w:r>
      <w:r>
        <w:rPr>
          <w:rFonts w:ascii="楷体_GB2312" w:eastAsia="楷体_GB2312" w:hAnsi="宋体" w:hint="eastAsia"/>
          <w:sz w:val="24"/>
          <w:u w:val="single"/>
        </w:rPr>
        <w:t>有限公司</w:t>
      </w:r>
      <w:r>
        <w:rPr>
          <w:rFonts w:ascii="楷体_GB2312" w:eastAsia="楷体_GB2312" w:hAnsi="宋体"/>
          <w:sz w:val="24"/>
          <w:u w:val="single"/>
        </w:rPr>
        <w:t xml:space="preserve">          </w:t>
      </w:r>
      <w:r>
        <w:rPr>
          <w:rFonts w:ascii="楷体_GB2312" w:eastAsia="楷体_GB2312" w:hAnsi="宋体" w:hint="eastAsia"/>
          <w:sz w:val="24"/>
        </w:rPr>
        <w:t>慎重考虑，将投标本次</w:t>
      </w:r>
      <w:r>
        <w:rPr>
          <w:rFonts w:ascii="楷体_GB2312" w:eastAsia="楷体_GB2312" w:hAnsi="宋体" w:hint="eastAsia"/>
          <w:sz w:val="24"/>
          <w:szCs w:val="28"/>
        </w:rPr>
        <w:t>招标“</w:t>
      </w:r>
      <w:r w:rsidRPr="00FF04BB">
        <w:rPr>
          <w:rFonts w:ascii="楷体_GB2312" w:eastAsia="楷体_GB2312" w:hAnsi="宋体" w:hint="eastAsia"/>
          <w:sz w:val="24"/>
          <w:szCs w:val="28"/>
        </w:rPr>
        <w:t>扬州中燃城市燃气发展有限公司</w:t>
      </w:r>
      <w:r w:rsidRPr="00FF04BB">
        <w:rPr>
          <w:rFonts w:ascii="楷体_GB2312" w:eastAsia="楷体_GB2312" w:hAnsi="宋体" w:hint="eastAsia"/>
          <w:sz w:val="24"/>
          <w:szCs w:val="28"/>
          <w:u w:val="single"/>
        </w:rPr>
        <w:t>办公用品</w:t>
      </w:r>
      <w:r w:rsidRPr="00FF04BB">
        <w:rPr>
          <w:rFonts w:ascii="楷体_GB2312" w:eastAsia="楷体_GB2312" w:hAnsi="宋体" w:hint="eastAsia"/>
          <w:sz w:val="24"/>
          <w:szCs w:val="28"/>
        </w:rPr>
        <w:t>类物资采购”，并</w:t>
      </w:r>
      <w:r w:rsidRPr="00FF04BB">
        <w:rPr>
          <w:rFonts w:ascii="楷体_GB2312" w:eastAsia="楷体_GB2312" w:hAnsi="宋体" w:hint="eastAsia"/>
          <w:sz w:val="24"/>
        </w:rPr>
        <w:t>提交下述文件：</w:t>
      </w:r>
    </w:p>
    <w:p w:rsidR="008A2AA4" w:rsidRPr="00FF04BB" w:rsidRDefault="008A2AA4" w:rsidP="006A1C90">
      <w:pPr>
        <w:numPr>
          <w:ilvl w:val="0"/>
          <w:numId w:val="1"/>
        </w:numPr>
        <w:spacing w:line="360" w:lineRule="auto"/>
        <w:rPr>
          <w:rFonts w:ascii="楷体_GB2312" w:eastAsia="楷体_GB2312" w:hAnsi="宋体"/>
          <w:sz w:val="24"/>
        </w:rPr>
      </w:pPr>
      <w:r w:rsidRPr="00FF04BB">
        <w:rPr>
          <w:rFonts w:ascii="楷体_GB2312" w:eastAsia="楷体_GB2312" w:hAnsi="宋体" w:hint="eastAsia"/>
          <w:sz w:val="24"/>
        </w:rPr>
        <w:t>投标书</w:t>
      </w:r>
      <w:r w:rsidRPr="00FF04BB">
        <w:rPr>
          <w:rFonts w:ascii="楷体_GB2312" w:eastAsia="楷体_GB2312" w:hAnsi="宋体"/>
          <w:sz w:val="24"/>
        </w:rPr>
        <w:t>1</w:t>
      </w:r>
      <w:r w:rsidRPr="00FF04BB">
        <w:rPr>
          <w:rFonts w:ascii="楷体_GB2312" w:eastAsia="楷体_GB2312" w:hAnsi="宋体" w:hint="eastAsia"/>
          <w:sz w:val="24"/>
        </w:rPr>
        <w:t>份；营业执照正本复印件；税务登记证原件复印件；企业代码证复印件；品牌授权委托书原件、相关资质原件、复印件。</w:t>
      </w:r>
    </w:p>
    <w:p w:rsidR="008A2AA4" w:rsidRPr="00FF04BB" w:rsidRDefault="008A2AA4" w:rsidP="006A1C90">
      <w:pPr>
        <w:numPr>
          <w:ilvl w:val="0"/>
          <w:numId w:val="1"/>
        </w:numPr>
        <w:spacing w:line="360" w:lineRule="auto"/>
        <w:rPr>
          <w:rFonts w:ascii="楷体_GB2312" w:eastAsia="楷体_GB2312" w:hAnsi="宋体"/>
          <w:sz w:val="24"/>
        </w:rPr>
      </w:pPr>
      <w:r w:rsidRPr="00FF04BB">
        <w:rPr>
          <w:rFonts w:ascii="楷体_GB2312" w:eastAsia="楷体_GB2312" w:hAnsi="宋体" w:hint="eastAsia"/>
          <w:sz w:val="24"/>
        </w:rPr>
        <w:t>投标报价函</w:t>
      </w:r>
      <w:r w:rsidRPr="00FF04BB">
        <w:rPr>
          <w:rFonts w:ascii="楷体_GB2312" w:eastAsia="楷体_GB2312" w:hAnsi="宋体"/>
          <w:sz w:val="24"/>
        </w:rPr>
        <w:t>1</w:t>
      </w:r>
      <w:r w:rsidRPr="00FF04BB">
        <w:rPr>
          <w:rFonts w:ascii="楷体_GB2312" w:eastAsia="楷体_GB2312" w:hAnsi="宋体" w:hint="eastAsia"/>
          <w:sz w:val="24"/>
        </w:rPr>
        <w:t>份，电子</w:t>
      </w:r>
      <w:r w:rsidRPr="00FF04BB">
        <w:rPr>
          <w:rFonts w:ascii="楷体_GB2312" w:eastAsia="楷体_GB2312" w:hAnsi="宋体"/>
          <w:sz w:val="24"/>
        </w:rPr>
        <w:t>U</w:t>
      </w:r>
      <w:r w:rsidRPr="00FF04BB">
        <w:rPr>
          <w:rFonts w:ascii="楷体_GB2312" w:eastAsia="楷体_GB2312" w:hAnsi="宋体" w:hint="eastAsia"/>
          <w:sz w:val="24"/>
        </w:rPr>
        <w:t>盘</w:t>
      </w:r>
      <w:r w:rsidRPr="00FF04BB">
        <w:rPr>
          <w:rFonts w:ascii="楷体_GB2312" w:eastAsia="楷体_GB2312" w:hAnsi="宋体"/>
          <w:sz w:val="24"/>
        </w:rPr>
        <w:t>1</w:t>
      </w:r>
      <w:r w:rsidRPr="00FF04BB">
        <w:rPr>
          <w:rFonts w:ascii="楷体_GB2312" w:eastAsia="楷体_GB2312" w:hAnsi="宋体" w:hint="eastAsia"/>
          <w:sz w:val="24"/>
        </w:rPr>
        <w:t>只，须密封；</w:t>
      </w:r>
    </w:p>
    <w:p w:rsidR="008A2AA4" w:rsidRPr="00FF04BB" w:rsidRDefault="008A2AA4" w:rsidP="006A1C90">
      <w:pPr>
        <w:numPr>
          <w:ilvl w:val="0"/>
          <w:numId w:val="1"/>
        </w:numPr>
        <w:spacing w:line="360" w:lineRule="auto"/>
        <w:rPr>
          <w:rFonts w:ascii="楷体_GB2312" w:eastAsia="楷体_GB2312" w:hAnsi="宋体"/>
          <w:sz w:val="24"/>
        </w:rPr>
      </w:pPr>
      <w:bookmarkStart w:id="0" w:name="_GoBack"/>
      <w:bookmarkEnd w:id="0"/>
      <w:r w:rsidRPr="00FF04BB">
        <w:rPr>
          <w:rFonts w:ascii="楷体_GB2312" w:eastAsia="楷体_GB2312" w:hAnsi="宋体" w:hint="eastAsia"/>
          <w:sz w:val="24"/>
        </w:rPr>
        <w:t>身份证复印件</w:t>
      </w:r>
      <w:r w:rsidRPr="00FF04BB">
        <w:rPr>
          <w:rFonts w:ascii="楷体_GB2312" w:eastAsia="楷体_GB2312" w:hAnsi="宋体"/>
          <w:sz w:val="24"/>
        </w:rPr>
        <w:t>1</w:t>
      </w:r>
      <w:r w:rsidRPr="00FF04BB">
        <w:rPr>
          <w:rFonts w:ascii="楷体_GB2312" w:eastAsia="楷体_GB2312" w:hAnsi="宋体" w:hint="eastAsia"/>
          <w:sz w:val="24"/>
        </w:rPr>
        <w:t>份，非法人代表的需要提供授权书原件；</w:t>
      </w:r>
    </w:p>
    <w:p w:rsidR="008A2AA4" w:rsidRPr="00FF04BB" w:rsidRDefault="008A2AA4" w:rsidP="006A1C90">
      <w:pPr>
        <w:numPr>
          <w:ilvl w:val="0"/>
          <w:numId w:val="1"/>
        </w:numPr>
        <w:spacing w:line="360" w:lineRule="auto"/>
        <w:rPr>
          <w:rFonts w:ascii="楷体_GB2312" w:eastAsia="楷体_GB2312" w:hAnsi="宋体"/>
          <w:sz w:val="24"/>
        </w:rPr>
      </w:pPr>
      <w:r w:rsidRPr="00FF04BB">
        <w:rPr>
          <w:rFonts w:ascii="楷体_GB2312" w:eastAsia="楷体_GB2312" w:hAnsi="宋体" w:hint="eastAsia"/>
          <w:sz w:val="24"/>
        </w:rPr>
        <w:t>产品质量、价格及服务承诺书</w:t>
      </w:r>
      <w:r w:rsidRPr="00FF04BB">
        <w:rPr>
          <w:rFonts w:ascii="楷体_GB2312" w:eastAsia="楷体_GB2312" w:hAnsi="宋体"/>
          <w:sz w:val="24"/>
        </w:rPr>
        <w:t>1</w:t>
      </w:r>
      <w:r w:rsidRPr="00FF04BB">
        <w:rPr>
          <w:rFonts w:ascii="楷体_GB2312" w:eastAsia="楷体_GB2312" w:hAnsi="宋体" w:hint="eastAsia"/>
          <w:sz w:val="24"/>
        </w:rPr>
        <w:t>份；</w:t>
      </w:r>
    </w:p>
    <w:p w:rsidR="008A2AA4" w:rsidRDefault="008A2AA4" w:rsidP="006A1C90">
      <w:pPr>
        <w:numPr>
          <w:ilvl w:val="0"/>
          <w:numId w:val="1"/>
        </w:numPr>
        <w:spacing w:line="360" w:lineRule="auto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每一份文件都已签字、盖章确认。</w:t>
      </w: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</w:rPr>
      </w:pPr>
    </w:p>
    <w:p w:rsidR="008A2AA4" w:rsidRDefault="008A2AA4" w:rsidP="006A1C90">
      <w:pPr>
        <w:spacing w:line="360" w:lineRule="auto"/>
        <w:ind w:firstLineChars="200" w:firstLine="480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据此函，签字人兹宣布同意如下：</w:t>
      </w:r>
    </w:p>
    <w:p w:rsidR="008A2AA4" w:rsidRDefault="008A2AA4" w:rsidP="006A1C90">
      <w:pPr>
        <w:spacing w:line="360" w:lineRule="auto"/>
        <w:ind w:leftChars="228" w:left="719" w:hangingChars="100" w:hanging="24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/>
          <w:bCs/>
          <w:sz w:val="24"/>
        </w:rPr>
        <w:t>(1)</w:t>
      </w:r>
      <w:r>
        <w:rPr>
          <w:rFonts w:ascii="楷体_GB2312" w:eastAsia="楷体_GB2312" w:hAnsi="宋体" w:hint="eastAsia"/>
          <w:bCs/>
          <w:sz w:val="24"/>
        </w:rPr>
        <w:t>我们已详细阅读了全部招标文件以及招标文件的修改、补充文件和有关的附件，我们知道必须放弃提出含糊不清或误解的问题的权利。</w:t>
      </w:r>
    </w:p>
    <w:p w:rsidR="008A2AA4" w:rsidRDefault="008A2AA4" w:rsidP="006A1C90">
      <w:pPr>
        <w:spacing w:line="360" w:lineRule="auto"/>
        <w:ind w:firstLineChars="200" w:firstLine="48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/>
          <w:bCs/>
          <w:sz w:val="24"/>
        </w:rPr>
        <w:t>(2)</w:t>
      </w:r>
      <w:r>
        <w:rPr>
          <w:rFonts w:ascii="楷体_GB2312" w:eastAsia="楷体_GB2312" w:hAnsi="宋体" w:hint="eastAsia"/>
          <w:bCs/>
          <w:sz w:val="24"/>
        </w:rPr>
        <w:t>保证严格遵守招标文件要求，保证根据招标文件的规定履行合同责任和义务。</w:t>
      </w:r>
    </w:p>
    <w:p w:rsidR="008A2AA4" w:rsidRDefault="008A2AA4" w:rsidP="006A1C90">
      <w:pPr>
        <w:spacing w:line="360" w:lineRule="auto"/>
        <w:ind w:firstLine="4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（</w:t>
      </w:r>
      <w:r>
        <w:rPr>
          <w:rFonts w:ascii="楷体_GB2312" w:eastAsia="楷体_GB2312" w:hAnsi="宋体"/>
          <w:bCs/>
          <w:sz w:val="24"/>
        </w:rPr>
        <w:t>3</w:t>
      </w:r>
      <w:r>
        <w:rPr>
          <w:rFonts w:ascii="楷体_GB2312" w:eastAsia="楷体_GB2312" w:hAnsi="宋体" w:hint="eastAsia"/>
          <w:bCs/>
          <w:sz w:val="24"/>
        </w:rPr>
        <w:t>）如果我们中标，我们将在接到供货通知之后的</w:t>
      </w:r>
      <w:r>
        <w:rPr>
          <w:rFonts w:ascii="楷体_GB2312" w:eastAsia="楷体_GB2312" w:hAnsi="宋体"/>
          <w:bCs/>
          <w:sz w:val="24"/>
        </w:rPr>
        <w:t>1-3</w:t>
      </w:r>
      <w:r>
        <w:rPr>
          <w:rFonts w:ascii="楷体_GB2312" w:eastAsia="楷体_GB2312" w:hAnsi="宋体" w:hint="eastAsia"/>
          <w:bCs/>
          <w:sz w:val="24"/>
        </w:rPr>
        <w:t>天内供货。</w:t>
      </w:r>
    </w:p>
    <w:p w:rsidR="008A2AA4" w:rsidRDefault="008A2AA4" w:rsidP="00C96729">
      <w:pPr>
        <w:spacing w:line="360" w:lineRule="auto"/>
        <w:ind w:firstLineChars="250" w:firstLine="600"/>
        <w:rPr>
          <w:rFonts w:ascii="楷体_GB2312" w:eastAsia="楷体_GB2312" w:hAnsi="宋体"/>
          <w:bCs/>
          <w:sz w:val="24"/>
        </w:rPr>
      </w:pPr>
      <w:r w:rsidRPr="00C96729">
        <w:rPr>
          <w:rFonts w:ascii="楷体_GB2312" w:eastAsia="楷体_GB2312" w:hAnsi="宋体" w:hint="eastAsia"/>
          <w:sz w:val="24"/>
        </w:rPr>
        <w:t>⑷</w:t>
      </w:r>
      <w:r>
        <w:rPr>
          <w:rFonts w:ascii="楷体_GB2312" w:eastAsia="楷体_GB2312" w:hAnsi="宋体" w:hint="eastAsia"/>
          <w:sz w:val="24"/>
        </w:rPr>
        <w:t>如果中标，为了履行合同，我们保证遵守招标文件中有关招标保证金的规定。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单位全称：</w:t>
      </w:r>
      <w:r>
        <w:rPr>
          <w:rFonts w:ascii="楷体_GB2312" w:eastAsia="楷体_GB2312" w:hAnsi="宋体"/>
          <w:bCs/>
          <w:sz w:val="24"/>
        </w:rPr>
        <w:t xml:space="preserve">  </w:t>
      </w:r>
      <w:r>
        <w:rPr>
          <w:rFonts w:ascii="楷体_GB2312" w:eastAsia="楷体_GB2312" w:hAnsi="宋体"/>
          <w:sz w:val="24"/>
        </w:rPr>
        <w:t xml:space="preserve"> </w:t>
      </w:r>
      <w:r>
        <w:rPr>
          <w:rFonts w:ascii="楷体_GB2312" w:eastAsia="楷体_GB2312" w:hAnsi="宋体"/>
          <w:bCs/>
          <w:sz w:val="24"/>
        </w:rPr>
        <w:t xml:space="preserve">                              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通信地址：</w:t>
      </w:r>
      <w:r>
        <w:rPr>
          <w:rFonts w:ascii="楷体_GB2312" w:eastAsia="楷体_GB2312" w:hAnsi="宋体"/>
          <w:bCs/>
          <w:sz w:val="24"/>
        </w:rPr>
        <w:t xml:space="preserve">                                  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电话、传真或电传</w:t>
      </w:r>
      <w:r>
        <w:rPr>
          <w:rFonts w:ascii="楷体_GB2312" w:eastAsia="楷体_GB2312" w:hAnsi="宋体"/>
          <w:bCs/>
          <w:sz w:val="24"/>
        </w:rPr>
        <w:t>: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手机号码：</w:t>
      </w:r>
      <w:r>
        <w:rPr>
          <w:rFonts w:ascii="楷体_GB2312" w:eastAsia="楷体_GB2312" w:hAnsi="宋体"/>
          <w:bCs/>
          <w:sz w:val="24"/>
        </w:rPr>
        <w:t xml:space="preserve">                    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签字：</w:t>
      </w:r>
      <w:r>
        <w:rPr>
          <w:rFonts w:ascii="楷体_GB2312" w:eastAsia="楷体_GB2312" w:hAnsi="宋体"/>
          <w:bCs/>
          <w:sz w:val="24"/>
        </w:rPr>
        <w:t xml:space="preserve">           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  <w:bCs/>
          <w:sz w:val="24"/>
        </w:rPr>
      </w:pPr>
      <w:r>
        <w:rPr>
          <w:rFonts w:ascii="楷体_GB2312" w:eastAsia="楷体_GB2312" w:hAnsi="宋体" w:hint="eastAsia"/>
          <w:bCs/>
          <w:sz w:val="24"/>
        </w:rPr>
        <w:t>公章：</w:t>
      </w:r>
      <w:r>
        <w:rPr>
          <w:rFonts w:ascii="楷体_GB2312" w:eastAsia="楷体_GB2312" w:hAnsi="宋体"/>
          <w:bCs/>
          <w:sz w:val="24"/>
        </w:rPr>
        <w:t xml:space="preserve">                                       </w:t>
      </w:r>
    </w:p>
    <w:p w:rsidR="008A2AA4" w:rsidRDefault="008A2AA4" w:rsidP="006A1C90">
      <w:pPr>
        <w:spacing w:line="360" w:lineRule="auto"/>
        <w:ind w:firstLineChars="300" w:firstLine="720"/>
        <w:rPr>
          <w:rFonts w:ascii="楷体_GB2312" w:eastAsia="楷体_GB2312" w:hAnsi="宋体"/>
        </w:rPr>
      </w:pPr>
      <w:r>
        <w:rPr>
          <w:rFonts w:ascii="楷体_GB2312" w:eastAsia="楷体_GB2312" w:hAnsi="宋体" w:hint="eastAsia"/>
          <w:bCs/>
          <w:sz w:val="24"/>
        </w:rPr>
        <w:t>日期：</w:t>
      </w:r>
      <w:r>
        <w:rPr>
          <w:rFonts w:ascii="楷体_GB2312" w:eastAsia="楷体_GB2312" w:hAnsi="宋体"/>
          <w:bCs/>
          <w:sz w:val="24"/>
        </w:rPr>
        <w:t xml:space="preserve">    </w:t>
      </w:r>
      <w:r>
        <w:rPr>
          <w:rFonts w:ascii="楷体_GB2312" w:eastAsia="楷体_GB2312" w:hAnsi="宋体" w:hint="eastAsia"/>
          <w:bCs/>
          <w:sz w:val="24"/>
        </w:rPr>
        <w:t>年</w:t>
      </w:r>
      <w:r>
        <w:rPr>
          <w:rFonts w:ascii="楷体_GB2312" w:eastAsia="楷体_GB2312" w:hAnsi="宋体"/>
          <w:bCs/>
          <w:sz w:val="24"/>
        </w:rPr>
        <w:t xml:space="preserve">   </w:t>
      </w:r>
      <w:r>
        <w:rPr>
          <w:rFonts w:ascii="楷体_GB2312" w:eastAsia="楷体_GB2312" w:hAnsi="宋体" w:hint="eastAsia"/>
          <w:bCs/>
          <w:sz w:val="24"/>
        </w:rPr>
        <w:t>月</w:t>
      </w:r>
      <w:r>
        <w:rPr>
          <w:rFonts w:ascii="楷体_GB2312" w:eastAsia="楷体_GB2312" w:hAnsi="宋体"/>
          <w:bCs/>
          <w:sz w:val="24"/>
        </w:rPr>
        <w:t xml:space="preserve">   </w:t>
      </w:r>
      <w:r>
        <w:rPr>
          <w:rFonts w:ascii="楷体_GB2312" w:eastAsia="楷体_GB2312" w:hAnsi="宋体" w:hint="eastAsia"/>
          <w:bCs/>
          <w:sz w:val="24"/>
        </w:rPr>
        <w:t>日</w:t>
      </w: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  <w:r>
        <w:rPr>
          <w:rFonts w:ascii="楷体_GB2312" w:eastAsia="楷体_GB2312" w:hAnsi="宋体"/>
          <w:sz w:val="24"/>
          <w:szCs w:val="28"/>
        </w:rPr>
        <w:t xml:space="preserve">  </w:t>
      </w: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楷体_GB2312" w:eastAsia="楷体_GB2312" w:hAnsi="宋体"/>
          <w:sz w:val="24"/>
          <w:szCs w:val="28"/>
        </w:rPr>
      </w:pPr>
    </w:p>
    <w:p w:rsidR="008A2AA4" w:rsidRDefault="008A2AA4" w:rsidP="006A1C90">
      <w:pPr>
        <w:spacing w:line="360" w:lineRule="auto"/>
        <w:rPr>
          <w:rFonts w:ascii="宋体"/>
          <w:sz w:val="32"/>
          <w:szCs w:val="32"/>
        </w:rPr>
      </w:pPr>
      <w:r>
        <w:rPr>
          <w:rFonts w:ascii="楷体_GB2312" w:eastAsia="楷体_GB2312" w:hAnsi="宋体" w:hint="eastAsia"/>
          <w:sz w:val="24"/>
          <w:szCs w:val="28"/>
        </w:rPr>
        <w:t>附件二：</w:t>
      </w:r>
      <w:r>
        <w:rPr>
          <w:rFonts w:ascii="宋体" w:hAnsi="宋体" w:hint="eastAsia"/>
          <w:b/>
          <w:bCs/>
          <w:sz w:val="32"/>
          <w:szCs w:val="32"/>
        </w:rPr>
        <w:t>投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标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报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价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函</w:t>
      </w:r>
    </w:p>
    <w:p w:rsidR="008A2AA4" w:rsidRDefault="008A2AA4" w:rsidP="001D24B4">
      <w:pPr>
        <w:overflowPunct w:val="0"/>
        <w:topLinePunct/>
        <w:spacing w:beforeLines="30" w:line="360" w:lineRule="auto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扬州中燃城市燃气发展有限公司：</w:t>
      </w:r>
    </w:p>
    <w:p w:rsidR="008A2AA4" w:rsidRDefault="008A2AA4" w:rsidP="001D24B4">
      <w:pPr>
        <w:overflowPunct w:val="0"/>
        <w:topLinePunct/>
        <w:spacing w:beforeLines="30" w:line="360" w:lineRule="auto"/>
        <w:ind w:firstLineChars="200" w:firstLine="480"/>
        <w:rPr>
          <w:rFonts w:ascii="楷体_GB2312" w:eastAsia="楷体_GB2312" w:hAnsi="宋体"/>
          <w:sz w:val="24"/>
        </w:rPr>
      </w:pPr>
      <w:r w:rsidRPr="006A1C90">
        <w:rPr>
          <w:rFonts w:ascii="楷体_GB2312" w:eastAsia="楷体_GB2312" w:hAnsi="宋体" w:hint="eastAsia"/>
          <w:sz w:val="24"/>
        </w:rPr>
        <w:t>我承认和遵守扬州中燃城市燃气发展有限公司招标文件的各项规定</w:t>
      </w:r>
      <w:r>
        <w:rPr>
          <w:rFonts w:ascii="楷体_GB2312" w:eastAsia="楷体_GB2312" w:hAnsi="宋体" w:hint="eastAsia"/>
          <w:sz w:val="24"/>
        </w:rPr>
        <w:t>、须知</w:t>
      </w:r>
      <w:r w:rsidRPr="006A1C90">
        <w:rPr>
          <w:rFonts w:ascii="楷体_GB2312" w:eastAsia="楷体_GB2312" w:hAnsi="宋体" w:hint="eastAsia"/>
          <w:sz w:val="24"/>
        </w:rPr>
        <w:t>和要求，经本单位慎重考虑，本人将投标本次</w:t>
      </w:r>
      <w:r w:rsidRPr="006A1C90">
        <w:rPr>
          <w:rFonts w:ascii="楷体_GB2312" w:eastAsia="楷体_GB2312" w:hAnsi="宋体" w:hint="eastAsia"/>
          <w:sz w:val="24"/>
          <w:szCs w:val="28"/>
        </w:rPr>
        <w:t>招标文件“扬州中燃城市燃气发展有限公司</w:t>
      </w:r>
      <w:r>
        <w:rPr>
          <w:rFonts w:ascii="楷体_GB2312" w:eastAsia="楷体_GB2312" w:hAnsi="宋体"/>
          <w:sz w:val="24"/>
          <w:szCs w:val="28"/>
        </w:rPr>
        <w:t xml:space="preserve">                  </w:t>
      </w:r>
      <w:r w:rsidRPr="006A1C90">
        <w:rPr>
          <w:rFonts w:ascii="楷体_GB2312" w:eastAsia="楷体_GB2312" w:hAnsi="宋体" w:hint="eastAsia"/>
          <w:sz w:val="24"/>
          <w:szCs w:val="28"/>
        </w:rPr>
        <w:t>物自采购</w:t>
      </w:r>
      <w:r w:rsidRPr="006A1C90">
        <w:rPr>
          <w:rFonts w:ascii="楷体_GB2312" w:eastAsia="楷体_GB2312" w:hAnsi="宋体" w:hint="eastAsia"/>
          <w:sz w:val="24"/>
        </w:rPr>
        <w:t>项目</w:t>
      </w:r>
      <w:r w:rsidRPr="006A1C90">
        <w:rPr>
          <w:rFonts w:ascii="楷体_GB2312" w:eastAsia="楷体_GB2312" w:hAnsi="宋体" w:hint="eastAsia"/>
          <w:sz w:val="24"/>
          <w:szCs w:val="28"/>
        </w:rPr>
        <w:t>”</w:t>
      </w:r>
      <w:r w:rsidRPr="006A1C90">
        <w:rPr>
          <w:rFonts w:ascii="楷体_GB2312" w:eastAsia="楷体_GB2312" w:hAnsi="宋体" w:hint="eastAsia"/>
          <w:sz w:val="24"/>
        </w:rPr>
        <w:t>并愿意按</w:t>
      </w:r>
      <w:r>
        <w:rPr>
          <w:rFonts w:ascii="仿宋" w:eastAsia="仿宋" w:hAnsi="仿宋" w:hint="eastAsia"/>
          <w:b/>
          <w:sz w:val="32"/>
          <w:szCs w:val="32"/>
        </w:rPr>
        <w:t>所有产品以年采购总量的最低金额报价中标</w:t>
      </w:r>
      <w:r w:rsidRPr="006A1C90">
        <w:rPr>
          <w:rFonts w:ascii="楷体_GB2312" w:eastAsia="楷体_GB2312" w:hAnsi="宋体" w:hint="eastAsia"/>
          <w:sz w:val="24"/>
        </w:rPr>
        <w:t>。</w:t>
      </w:r>
    </w:p>
    <w:p w:rsidR="008A2AA4" w:rsidRDefault="008A2AA4" w:rsidP="001D24B4">
      <w:pPr>
        <w:overflowPunct w:val="0"/>
        <w:topLinePunct/>
        <w:spacing w:beforeLines="30" w:line="360" w:lineRule="auto"/>
        <w:ind w:firstLineChars="200" w:firstLine="480"/>
        <w:rPr>
          <w:rFonts w:ascii="楷体_GB2312" w:eastAsia="楷体_GB2312" w:hAnsi="宋体"/>
          <w:sz w:val="24"/>
        </w:rPr>
      </w:pPr>
    </w:p>
    <w:p w:rsidR="008A2AA4" w:rsidRDefault="008A2AA4" w:rsidP="001D24B4">
      <w:pPr>
        <w:overflowPunct w:val="0"/>
        <w:topLinePunct/>
        <w:spacing w:beforeLines="30" w:line="360" w:lineRule="auto"/>
        <w:ind w:firstLineChars="1500" w:firstLine="3600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投</w:t>
      </w:r>
      <w:r>
        <w:rPr>
          <w:rFonts w:ascii="楷体_GB2312" w:eastAsia="楷体_GB2312" w:hAnsi="宋体"/>
          <w:sz w:val="24"/>
        </w:rPr>
        <w:t xml:space="preserve">  </w:t>
      </w:r>
      <w:r>
        <w:rPr>
          <w:rFonts w:ascii="楷体_GB2312" w:eastAsia="楷体_GB2312" w:hAnsi="宋体" w:hint="eastAsia"/>
          <w:sz w:val="24"/>
        </w:rPr>
        <w:t>标</w:t>
      </w:r>
      <w:r>
        <w:rPr>
          <w:rFonts w:ascii="楷体_GB2312" w:eastAsia="楷体_GB2312" w:hAnsi="宋体"/>
          <w:sz w:val="24"/>
        </w:rPr>
        <w:t xml:space="preserve">  </w:t>
      </w:r>
      <w:r>
        <w:rPr>
          <w:rFonts w:ascii="楷体_GB2312" w:eastAsia="楷体_GB2312" w:hAnsi="宋体" w:hint="eastAsia"/>
          <w:sz w:val="24"/>
        </w:rPr>
        <w:t>人：</w:t>
      </w:r>
      <w:r>
        <w:rPr>
          <w:rFonts w:ascii="楷体_GB2312" w:eastAsia="楷体_GB2312" w:hAnsi="宋体"/>
          <w:sz w:val="24"/>
        </w:rPr>
        <w:t xml:space="preserve">       </w:t>
      </w:r>
      <w:r>
        <w:rPr>
          <w:rFonts w:ascii="楷体_GB2312" w:eastAsia="楷体_GB2312" w:hAnsi="宋体" w:hint="eastAsia"/>
          <w:sz w:val="24"/>
        </w:rPr>
        <w:t>（盖章）</w:t>
      </w:r>
    </w:p>
    <w:p w:rsidR="008A2AA4" w:rsidRDefault="008A2AA4" w:rsidP="006A1C90">
      <w:pPr>
        <w:spacing w:line="360" w:lineRule="auto"/>
        <w:ind w:firstLineChars="2200" w:firstLine="5280"/>
        <w:rPr>
          <w:rFonts w:ascii="宋体"/>
          <w:b/>
          <w:sz w:val="24"/>
          <w:szCs w:val="28"/>
        </w:rPr>
      </w:pPr>
      <w:r>
        <w:rPr>
          <w:rFonts w:ascii="楷体_GB2312" w:eastAsia="楷体_GB2312" w:hAnsi="宋体" w:hint="eastAsia"/>
          <w:sz w:val="24"/>
        </w:rPr>
        <w:t>年</w:t>
      </w:r>
      <w:r>
        <w:rPr>
          <w:rFonts w:ascii="楷体_GB2312" w:eastAsia="楷体_GB2312" w:hAnsi="宋体"/>
          <w:sz w:val="24"/>
        </w:rPr>
        <w:t xml:space="preserve">   </w:t>
      </w:r>
      <w:r>
        <w:rPr>
          <w:rFonts w:ascii="楷体_GB2312" w:eastAsia="楷体_GB2312" w:hAnsi="宋体" w:hint="eastAsia"/>
          <w:sz w:val="24"/>
        </w:rPr>
        <w:t>月</w:t>
      </w:r>
      <w:r>
        <w:rPr>
          <w:rFonts w:ascii="楷体_GB2312" w:eastAsia="楷体_GB2312" w:hAnsi="宋体"/>
          <w:sz w:val="24"/>
        </w:rPr>
        <w:t xml:space="preserve">   </w:t>
      </w:r>
      <w:r>
        <w:rPr>
          <w:rFonts w:ascii="楷体_GB2312" w:eastAsia="楷体_GB2312" w:hAnsi="宋体" w:hint="eastAsia"/>
          <w:sz w:val="24"/>
        </w:rPr>
        <w:t>日</w:t>
      </w:r>
    </w:p>
    <w:sectPr w:rsidR="008A2AA4" w:rsidSect="00623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35" w:right="1418" w:bottom="1091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AA4" w:rsidRDefault="008A2AA4">
      <w:r>
        <w:separator/>
      </w:r>
    </w:p>
  </w:endnote>
  <w:endnote w:type="continuationSeparator" w:id="0">
    <w:p w:rsidR="008A2AA4" w:rsidRDefault="008A2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2AA4" w:rsidRDefault="008A2A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>
    <w:pPr>
      <w:pStyle w:val="Footer"/>
      <w:framePr w:wrap="around" w:vAnchor="text" w:hAnchor="margin" w:xAlign="right" w:y="1"/>
      <w:rPr>
        <w:rStyle w:val="PageNumber"/>
      </w:rPr>
    </w:pPr>
  </w:p>
  <w:p w:rsidR="008A2AA4" w:rsidRDefault="008A2AA4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8A2AA4" w:rsidRDefault="008A2AA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AA4" w:rsidRDefault="008A2AA4">
      <w:r>
        <w:separator/>
      </w:r>
    </w:p>
  </w:footnote>
  <w:footnote w:type="continuationSeparator" w:id="0">
    <w:p w:rsidR="008A2AA4" w:rsidRDefault="008A2A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 w:rsidP="00444AD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A4" w:rsidRDefault="008A2AA4">
    <w:pPr>
      <w:pStyle w:val="Header"/>
    </w:pPr>
    <w:r>
      <w:rPr>
        <w:rFonts w:eastAsia="华文彩云" w:hint="eastAsia"/>
        <w:sz w:val="21"/>
      </w:rPr>
      <w:t>扬州中燃</w:t>
    </w:r>
    <w:r>
      <w:rPr>
        <w:rFonts w:eastAsia="华文彩云"/>
        <w:sz w:val="21"/>
      </w:rPr>
      <w:t xml:space="preserve">                             </w:t>
    </w:r>
    <w:r>
      <w:rPr>
        <w:rFonts w:eastAsia="华文彩云" w:hint="eastAsia"/>
        <w:sz w:val="21"/>
      </w:rPr>
      <w:t>招标文件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0015"/>
    <w:multiLevelType w:val="hybridMultilevel"/>
    <w:tmpl w:val="BCD26264"/>
    <w:lvl w:ilvl="0" w:tplc="DA9891B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24DC58F4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99573E3"/>
    <w:multiLevelType w:val="hybridMultilevel"/>
    <w:tmpl w:val="AA96C664"/>
    <w:lvl w:ilvl="0" w:tplc="324A8F2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73527E4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C90"/>
    <w:rsid w:val="00000902"/>
    <w:rsid w:val="000020DF"/>
    <w:rsid w:val="000051E3"/>
    <w:rsid w:val="00021EEE"/>
    <w:rsid w:val="00027392"/>
    <w:rsid w:val="0002778C"/>
    <w:rsid w:val="00030402"/>
    <w:rsid w:val="000368DD"/>
    <w:rsid w:val="000468D8"/>
    <w:rsid w:val="00064519"/>
    <w:rsid w:val="00065243"/>
    <w:rsid w:val="00066211"/>
    <w:rsid w:val="00071A07"/>
    <w:rsid w:val="00077D76"/>
    <w:rsid w:val="000819FF"/>
    <w:rsid w:val="00083B57"/>
    <w:rsid w:val="00083DFC"/>
    <w:rsid w:val="0008602B"/>
    <w:rsid w:val="00087EE6"/>
    <w:rsid w:val="00094320"/>
    <w:rsid w:val="0009682F"/>
    <w:rsid w:val="000A02BF"/>
    <w:rsid w:val="000A5C68"/>
    <w:rsid w:val="000B213A"/>
    <w:rsid w:val="000C67DA"/>
    <w:rsid w:val="000D088E"/>
    <w:rsid w:val="000D30A5"/>
    <w:rsid w:val="000D6ECA"/>
    <w:rsid w:val="000E034F"/>
    <w:rsid w:val="000E44D1"/>
    <w:rsid w:val="000E560F"/>
    <w:rsid w:val="000E70AE"/>
    <w:rsid w:val="000F0BC1"/>
    <w:rsid w:val="001116EF"/>
    <w:rsid w:val="00112E3A"/>
    <w:rsid w:val="00123B03"/>
    <w:rsid w:val="00127CDC"/>
    <w:rsid w:val="00135513"/>
    <w:rsid w:val="00140B67"/>
    <w:rsid w:val="00147779"/>
    <w:rsid w:val="0015256E"/>
    <w:rsid w:val="00152A78"/>
    <w:rsid w:val="001542CE"/>
    <w:rsid w:val="00154BA7"/>
    <w:rsid w:val="00155521"/>
    <w:rsid w:val="001659AA"/>
    <w:rsid w:val="0017142A"/>
    <w:rsid w:val="001817B6"/>
    <w:rsid w:val="00184F66"/>
    <w:rsid w:val="001922B6"/>
    <w:rsid w:val="00192D46"/>
    <w:rsid w:val="001A1309"/>
    <w:rsid w:val="001A1891"/>
    <w:rsid w:val="001A615C"/>
    <w:rsid w:val="001B3CA3"/>
    <w:rsid w:val="001B40E5"/>
    <w:rsid w:val="001B490D"/>
    <w:rsid w:val="001C00CB"/>
    <w:rsid w:val="001C5A94"/>
    <w:rsid w:val="001C6299"/>
    <w:rsid w:val="001D24B4"/>
    <w:rsid w:val="001D3480"/>
    <w:rsid w:val="001D3B31"/>
    <w:rsid w:val="001D5029"/>
    <w:rsid w:val="001D7D70"/>
    <w:rsid w:val="001E20CC"/>
    <w:rsid w:val="001E3B3E"/>
    <w:rsid w:val="001E6692"/>
    <w:rsid w:val="001F3921"/>
    <w:rsid w:val="0020427B"/>
    <w:rsid w:val="0021232B"/>
    <w:rsid w:val="00213C45"/>
    <w:rsid w:val="00220907"/>
    <w:rsid w:val="00225503"/>
    <w:rsid w:val="00232DE6"/>
    <w:rsid w:val="00233613"/>
    <w:rsid w:val="00235E77"/>
    <w:rsid w:val="00236A35"/>
    <w:rsid w:val="00242CEF"/>
    <w:rsid w:val="00243FB3"/>
    <w:rsid w:val="00245001"/>
    <w:rsid w:val="00245046"/>
    <w:rsid w:val="0024591F"/>
    <w:rsid w:val="00246074"/>
    <w:rsid w:val="00257E0F"/>
    <w:rsid w:val="00277AEE"/>
    <w:rsid w:val="0028307A"/>
    <w:rsid w:val="00284E66"/>
    <w:rsid w:val="0028762D"/>
    <w:rsid w:val="00294F51"/>
    <w:rsid w:val="002A6AFE"/>
    <w:rsid w:val="002B3E3D"/>
    <w:rsid w:val="002C241B"/>
    <w:rsid w:val="002C311A"/>
    <w:rsid w:val="002C797C"/>
    <w:rsid w:val="002D03E0"/>
    <w:rsid w:val="002D58F1"/>
    <w:rsid w:val="002E15D3"/>
    <w:rsid w:val="002E6454"/>
    <w:rsid w:val="002F21FC"/>
    <w:rsid w:val="002F7408"/>
    <w:rsid w:val="00306003"/>
    <w:rsid w:val="00314E88"/>
    <w:rsid w:val="003159DC"/>
    <w:rsid w:val="00323539"/>
    <w:rsid w:val="00330F0D"/>
    <w:rsid w:val="00331D56"/>
    <w:rsid w:val="003361B2"/>
    <w:rsid w:val="00341D90"/>
    <w:rsid w:val="00347342"/>
    <w:rsid w:val="0034772D"/>
    <w:rsid w:val="0035359E"/>
    <w:rsid w:val="003564D5"/>
    <w:rsid w:val="00360EBE"/>
    <w:rsid w:val="00370EBB"/>
    <w:rsid w:val="00373D4B"/>
    <w:rsid w:val="00374D85"/>
    <w:rsid w:val="00380C54"/>
    <w:rsid w:val="00386213"/>
    <w:rsid w:val="00390D73"/>
    <w:rsid w:val="0039604D"/>
    <w:rsid w:val="003A41BE"/>
    <w:rsid w:val="003A57AF"/>
    <w:rsid w:val="003B1114"/>
    <w:rsid w:val="003B3041"/>
    <w:rsid w:val="003B702C"/>
    <w:rsid w:val="003C2D40"/>
    <w:rsid w:val="003C41C7"/>
    <w:rsid w:val="003C4D6D"/>
    <w:rsid w:val="003D1525"/>
    <w:rsid w:val="003D1890"/>
    <w:rsid w:val="003D34B4"/>
    <w:rsid w:val="003E1AA8"/>
    <w:rsid w:val="003E3F15"/>
    <w:rsid w:val="003E4DEE"/>
    <w:rsid w:val="004019BC"/>
    <w:rsid w:val="00401A02"/>
    <w:rsid w:val="00401B0D"/>
    <w:rsid w:val="0040331E"/>
    <w:rsid w:val="00411D43"/>
    <w:rsid w:val="00413269"/>
    <w:rsid w:val="0041512D"/>
    <w:rsid w:val="00415724"/>
    <w:rsid w:val="004328C8"/>
    <w:rsid w:val="004369DD"/>
    <w:rsid w:val="004378E0"/>
    <w:rsid w:val="00444AD5"/>
    <w:rsid w:val="00452767"/>
    <w:rsid w:val="00452FCC"/>
    <w:rsid w:val="004602B4"/>
    <w:rsid w:val="004670B4"/>
    <w:rsid w:val="00476AAE"/>
    <w:rsid w:val="00482C6A"/>
    <w:rsid w:val="00483082"/>
    <w:rsid w:val="004857F2"/>
    <w:rsid w:val="004874A5"/>
    <w:rsid w:val="00497839"/>
    <w:rsid w:val="004B22DB"/>
    <w:rsid w:val="004B2D29"/>
    <w:rsid w:val="004C0AFB"/>
    <w:rsid w:val="004C2BA1"/>
    <w:rsid w:val="004C2F61"/>
    <w:rsid w:val="004C74FA"/>
    <w:rsid w:val="004D4FFD"/>
    <w:rsid w:val="004E1650"/>
    <w:rsid w:val="004F23DF"/>
    <w:rsid w:val="004F4D5B"/>
    <w:rsid w:val="004F6503"/>
    <w:rsid w:val="005001F5"/>
    <w:rsid w:val="005147BD"/>
    <w:rsid w:val="0052235C"/>
    <w:rsid w:val="00522823"/>
    <w:rsid w:val="00522E9E"/>
    <w:rsid w:val="00533157"/>
    <w:rsid w:val="0053517F"/>
    <w:rsid w:val="00543142"/>
    <w:rsid w:val="00546F1D"/>
    <w:rsid w:val="00554702"/>
    <w:rsid w:val="00557D29"/>
    <w:rsid w:val="00560CF2"/>
    <w:rsid w:val="00561667"/>
    <w:rsid w:val="005623CE"/>
    <w:rsid w:val="00564EC4"/>
    <w:rsid w:val="00565DC9"/>
    <w:rsid w:val="00581507"/>
    <w:rsid w:val="005862FE"/>
    <w:rsid w:val="00593261"/>
    <w:rsid w:val="005936FE"/>
    <w:rsid w:val="005A2492"/>
    <w:rsid w:val="005A37B6"/>
    <w:rsid w:val="005A68AA"/>
    <w:rsid w:val="005B53F1"/>
    <w:rsid w:val="005C22C8"/>
    <w:rsid w:val="005D0E74"/>
    <w:rsid w:val="005D5D29"/>
    <w:rsid w:val="005D62E9"/>
    <w:rsid w:val="005E20FB"/>
    <w:rsid w:val="005E389C"/>
    <w:rsid w:val="005F08F2"/>
    <w:rsid w:val="005F1EAA"/>
    <w:rsid w:val="00602993"/>
    <w:rsid w:val="006071F9"/>
    <w:rsid w:val="006176B0"/>
    <w:rsid w:val="006236BC"/>
    <w:rsid w:val="00633A65"/>
    <w:rsid w:val="00640EC7"/>
    <w:rsid w:val="006439BD"/>
    <w:rsid w:val="00647231"/>
    <w:rsid w:val="006759BC"/>
    <w:rsid w:val="00675B41"/>
    <w:rsid w:val="0068051E"/>
    <w:rsid w:val="0068148F"/>
    <w:rsid w:val="00683483"/>
    <w:rsid w:val="00684AF9"/>
    <w:rsid w:val="006871F1"/>
    <w:rsid w:val="00687358"/>
    <w:rsid w:val="006913F0"/>
    <w:rsid w:val="0069228C"/>
    <w:rsid w:val="00692EAE"/>
    <w:rsid w:val="006A0A0D"/>
    <w:rsid w:val="006A1C90"/>
    <w:rsid w:val="006A69B1"/>
    <w:rsid w:val="006C2BCD"/>
    <w:rsid w:val="006C5B1F"/>
    <w:rsid w:val="006C5BD0"/>
    <w:rsid w:val="006C6541"/>
    <w:rsid w:val="006D52E8"/>
    <w:rsid w:val="006D5E2D"/>
    <w:rsid w:val="006D6D0C"/>
    <w:rsid w:val="006E1A8F"/>
    <w:rsid w:val="006E279B"/>
    <w:rsid w:val="006F2A62"/>
    <w:rsid w:val="006F6B09"/>
    <w:rsid w:val="00700ACA"/>
    <w:rsid w:val="00704B7F"/>
    <w:rsid w:val="00707ECF"/>
    <w:rsid w:val="00711FE3"/>
    <w:rsid w:val="00713175"/>
    <w:rsid w:val="0071317A"/>
    <w:rsid w:val="00716014"/>
    <w:rsid w:val="007160FE"/>
    <w:rsid w:val="007224F3"/>
    <w:rsid w:val="00722C8C"/>
    <w:rsid w:val="00724683"/>
    <w:rsid w:val="00727D6E"/>
    <w:rsid w:val="00747257"/>
    <w:rsid w:val="00747690"/>
    <w:rsid w:val="0075323A"/>
    <w:rsid w:val="007553BE"/>
    <w:rsid w:val="007772C1"/>
    <w:rsid w:val="007A09DE"/>
    <w:rsid w:val="007A3943"/>
    <w:rsid w:val="007A58C4"/>
    <w:rsid w:val="007A6A73"/>
    <w:rsid w:val="007A75E1"/>
    <w:rsid w:val="007B7983"/>
    <w:rsid w:val="007C6E37"/>
    <w:rsid w:val="007D202A"/>
    <w:rsid w:val="007D2C6F"/>
    <w:rsid w:val="007D3FA9"/>
    <w:rsid w:val="007D5863"/>
    <w:rsid w:val="007E2109"/>
    <w:rsid w:val="007E6EA6"/>
    <w:rsid w:val="007E78A5"/>
    <w:rsid w:val="007F0150"/>
    <w:rsid w:val="007F42F7"/>
    <w:rsid w:val="0080525C"/>
    <w:rsid w:val="00815D22"/>
    <w:rsid w:val="008160BB"/>
    <w:rsid w:val="00821E7B"/>
    <w:rsid w:val="0082408D"/>
    <w:rsid w:val="008435C5"/>
    <w:rsid w:val="00844315"/>
    <w:rsid w:val="00846171"/>
    <w:rsid w:val="008473AD"/>
    <w:rsid w:val="0084747B"/>
    <w:rsid w:val="00851F73"/>
    <w:rsid w:val="0086714B"/>
    <w:rsid w:val="008735CB"/>
    <w:rsid w:val="00881B2E"/>
    <w:rsid w:val="00885B70"/>
    <w:rsid w:val="008863F2"/>
    <w:rsid w:val="008877AF"/>
    <w:rsid w:val="008907EB"/>
    <w:rsid w:val="008944B9"/>
    <w:rsid w:val="00894B88"/>
    <w:rsid w:val="008A2AA4"/>
    <w:rsid w:val="008A6C80"/>
    <w:rsid w:val="008F25C9"/>
    <w:rsid w:val="008F5818"/>
    <w:rsid w:val="00902337"/>
    <w:rsid w:val="00912765"/>
    <w:rsid w:val="0091595C"/>
    <w:rsid w:val="009162A1"/>
    <w:rsid w:val="00916AAE"/>
    <w:rsid w:val="009176A3"/>
    <w:rsid w:val="00921315"/>
    <w:rsid w:val="009225EF"/>
    <w:rsid w:val="0092643B"/>
    <w:rsid w:val="00933227"/>
    <w:rsid w:val="009345C3"/>
    <w:rsid w:val="00936479"/>
    <w:rsid w:val="00941B6A"/>
    <w:rsid w:val="00945A19"/>
    <w:rsid w:val="0095114D"/>
    <w:rsid w:val="00954FE8"/>
    <w:rsid w:val="009551CA"/>
    <w:rsid w:val="00960799"/>
    <w:rsid w:val="009618C8"/>
    <w:rsid w:val="0096473D"/>
    <w:rsid w:val="00971FAA"/>
    <w:rsid w:val="00973E24"/>
    <w:rsid w:val="00975927"/>
    <w:rsid w:val="00981DD9"/>
    <w:rsid w:val="009856E0"/>
    <w:rsid w:val="0099514E"/>
    <w:rsid w:val="00997F8B"/>
    <w:rsid w:val="009B3FEE"/>
    <w:rsid w:val="009B4915"/>
    <w:rsid w:val="009C2EA4"/>
    <w:rsid w:val="009C4420"/>
    <w:rsid w:val="009C4CE7"/>
    <w:rsid w:val="009D61AC"/>
    <w:rsid w:val="009E2F2D"/>
    <w:rsid w:val="009E47CC"/>
    <w:rsid w:val="00A01B73"/>
    <w:rsid w:val="00A07B33"/>
    <w:rsid w:val="00A40F50"/>
    <w:rsid w:val="00A5063F"/>
    <w:rsid w:val="00A54B9B"/>
    <w:rsid w:val="00A55ED2"/>
    <w:rsid w:val="00A57391"/>
    <w:rsid w:val="00A60DFE"/>
    <w:rsid w:val="00A629DC"/>
    <w:rsid w:val="00A656DC"/>
    <w:rsid w:val="00A7003C"/>
    <w:rsid w:val="00A764BD"/>
    <w:rsid w:val="00A77591"/>
    <w:rsid w:val="00A9052A"/>
    <w:rsid w:val="00A95594"/>
    <w:rsid w:val="00AA0188"/>
    <w:rsid w:val="00AA0F5E"/>
    <w:rsid w:val="00AB3DD9"/>
    <w:rsid w:val="00AB59AA"/>
    <w:rsid w:val="00AB6DF5"/>
    <w:rsid w:val="00AB7381"/>
    <w:rsid w:val="00AC0382"/>
    <w:rsid w:val="00AC55A7"/>
    <w:rsid w:val="00AC6CB0"/>
    <w:rsid w:val="00AC7465"/>
    <w:rsid w:val="00AD2EA6"/>
    <w:rsid w:val="00AD3744"/>
    <w:rsid w:val="00AD7A46"/>
    <w:rsid w:val="00AE087D"/>
    <w:rsid w:val="00AF225A"/>
    <w:rsid w:val="00AF396F"/>
    <w:rsid w:val="00AF40A1"/>
    <w:rsid w:val="00AF70BE"/>
    <w:rsid w:val="00B04BCB"/>
    <w:rsid w:val="00B05277"/>
    <w:rsid w:val="00B07A66"/>
    <w:rsid w:val="00B1244F"/>
    <w:rsid w:val="00B143D3"/>
    <w:rsid w:val="00B20126"/>
    <w:rsid w:val="00B240BB"/>
    <w:rsid w:val="00B27571"/>
    <w:rsid w:val="00B300C9"/>
    <w:rsid w:val="00B4058E"/>
    <w:rsid w:val="00B406F5"/>
    <w:rsid w:val="00B435FB"/>
    <w:rsid w:val="00B43DF4"/>
    <w:rsid w:val="00B46B80"/>
    <w:rsid w:val="00B51CC5"/>
    <w:rsid w:val="00B6549B"/>
    <w:rsid w:val="00B71C39"/>
    <w:rsid w:val="00B7561F"/>
    <w:rsid w:val="00B77464"/>
    <w:rsid w:val="00B840A1"/>
    <w:rsid w:val="00B8533E"/>
    <w:rsid w:val="00B928DC"/>
    <w:rsid w:val="00BA00F8"/>
    <w:rsid w:val="00BA5296"/>
    <w:rsid w:val="00BB10F3"/>
    <w:rsid w:val="00BB3F58"/>
    <w:rsid w:val="00BC33B8"/>
    <w:rsid w:val="00BD3274"/>
    <w:rsid w:val="00BE2930"/>
    <w:rsid w:val="00BE6CD7"/>
    <w:rsid w:val="00BE7A6B"/>
    <w:rsid w:val="00BF1988"/>
    <w:rsid w:val="00BF4641"/>
    <w:rsid w:val="00C1050C"/>
    <w:rsid w:val="00C10BE3"/>
    <w:rsid w:val="00C126E2"/>
    <w:rsid w:val="00C15DD3"/>
    <w:rsid w:val="00C1612C"/>
    <w:rsid w:val="00C173F4"/>
    <w:rsid w:val="00C17763"/>
    <w:rsid w:val="00C208EF"/>
    <w:rsid w:val="00C22B03"/>
    <w:rsid w:val="00C23B4D"/>
    <w:rsid w:val="00C2439B"/>
    <w:rsid w:val="00C26362"/>
    <w:rsid w:val="00C47898"/>
    <w:rsid w:val="00C510F8"/>
    <w:rsid w:val="00C53137"/>
    <w:rsid w:val="00C55122"/>
    <w:rsid w:val="00C618A5"/>
    <w:rsid w:val="00C67428"/>
    <w:rsid w:val="00C70970"/>
    <w:rsid w:val="00C722F5"/>
    <w:rsid w:val="00C75603"/>
    <w:rsid w:val="00C76B2D"/>
    <w:rsid w:val="00C90607"/>
    <w:rsid w:val="00C92508"/>
    <w:rsid w:val="00C96729"/>
    <w:rsid w:val="00CA5F46"/>
    <w:rsid w:val="00CA7401"/>
    <w:rsid w:val="00CB2698"/>
    <w:rsid w:val="00CB2BAC"/>
    <w:rsid w:val="00CB3C2F"/>
    <w:rsid w:val="00CC017A"/>
    <w:rsid w:val="00CD4840"/>
    <w:rsid w:val="00CD4917"/>
    <w:rsid w:val="00CF122A"/>
    <w:rsid w:val="00D02CC6"/>
    <w:rsid w:val="00D22191"/>
    <w:rsid w:val="00D26390"/>
    <w:rsid w:val="00D35C45"/>
    <w:rsid w:val="00D35E8A"/>
    <w:rsid w:val="00D41191"/>
    <w:rsid w:val="00D42CBA"/>
    <w:rsid w:val="00D46FA3"/>
    <w:rsid w:val="00D50B54"/>
    <w:rsid w:val="00D551DE"/>
    <w:rsid w:val="00D60736"/>
    <w:rsid w:val="00D608BB"/>
    <w:rsid w:val="00D7056B"/>
    <w:rsid w:val="00D72A23"/>
    <w:rsid w:val="00D82D55"/>
    <w:rsid w:val="00D8594D"/>
    <w:rsid w:val="00D877BF"/>
    <w:rsid w:val="00D93DD8"/>
    <w:rsid w:val="00DA289E"/>
    <w:rsid w:val="00DB1777"/>
    <w:rsid w:val="00DB23C9"/>
    <w:rsid w:val="00DB69C7"/>
    <w:rsid w:val="00DB6E9C"/>
    <w:rsid w:val="00DC0399"/>
    <w:rsid w:val="00DC181E"/>
    <w:rsid w:val="00DC3E7D"/>
    <w:rsid w:val="00DC3F2F"/>
    <w:rsid w:val="00DD2DF0"/>
    <w:rsid w:val="00DE255E"/>
    <w:rsid w:val="00DE4BC5"/>
    <w:rsid w:val="00DE6398"/>
    <w:rsid w:val="00DF5C2A"/>
    <w:rsid w:val="00E02142"/>
    <w:rsid w:val="00E03C72"/>
    <w:rsid w:val="00E05351"/>
    <w:rsid w:val="00E105AF"/>
    <w:rsid w:val="00E10F66"/>
    <w:rsid w:val="00E133D8"/>
    <w:rsid w:val="00E140EF"/>
    <w:rsid w:val="00E16F68"/>
    <w:rsid w:val="00E26AA8"/>
    <w:rsid w:val="00E30283"/>
    <w:rsid w:val="00E341C4"/>
    <w:rsid w:val="00E346D9"/>
    <w:rsid w:val="00E53DB9"/>
    <w:rsid w:val="00E672A9"/>
    <w:rsid w:val="00E75CB3"/>
    <w:rsid w:val="00E77E63"/>
    <w:rsid w:val="00EA2AC5"/>
    <w:rsid w:val="00EB200D"/>
    <w:rsid w:val="00EB422D"/>
    <w:rsid w:val="00EB5117"/>
    <w:rsid w:val="00EC5F56"/>
    <w:rsid w:val="00ED08C1"/>
    <w:rsid w:val="00ED2F6D"/>
    <w:rsid w:val="00ED6BE8"/>
    <w:rsid w:val="00EE15EE"/>
    <w:rsid w:val="00EE1AC1"/>
    <w:rsid w:val="00EE26B9"/>
    <w:rsid w:val="00EE71AB"/>
    <w:rsid w:val="00EF1E50"/>
    <w:rsid w:val="00EF2BF4"/>
    <w:rsid w:val="00EF421D"/>
    <w:rsid w:val="00EF549F"/>
    <w:rsid w:val="00F05EF0"/>
    <w:rsid w:val="00F10255"/>
    <w:rsid w:val="00F10DEC"/>
    <w:rsid w:val="00F13D98"/>
    <w:rsid w:val="00F14714"/>
    <w:rsid w:val="00F22630"/>
    <w:rsid w:val="00F27679"/>
    <w:rsid w:val="00F5022E"/>
    <w:rsid w:val="00F52966"/>
    <w:rsid w:val="00F539D2"/>
    <w:rsid w:val="00F559AF"/>
    <w:rsid w:val="00F64A38"/>
    <w:rsid w:val="00F71E06"/>
    <w:rsid w:val="00F72740"/>
    <w:rsid w:val="00F73B43"/>
    <w:rsid w:val="00F82B3A"/>
    <w:rsid w:val="00F9193A"/>
    <w:rsid w:val="00F92CA6"/>
    <w:rsid w:val="00F93285"/>
    <w:rsid w:val="00F94C9F"/>
    <w:rsid w:val="00F96CF8"/>
    <w:rsid w:val="00FB0975"/>
    <w:rsid w:val="00FB42BF"/>
    <w:rsid w:val="00FB73BF"/>
    <w:rsid w:val="00FC49A5"/>
    <w:rsid w:val="00FC59D2"/>
    <w:rsid w:val="00FD6B85"/>
    <w:rsid w:val="00FD6F9B"/>
    <w:rsid w:val="00FE2F85"/>
    <w:rsid w:val="00FE4A21"/>
    <w:rsid w:val="00FE5942"/>
    <w:rsid w:val="00FF04BB"/>
    <w:rsid w:val="00FF5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1C9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1C90"/>
    <w:rPr>
      <w:rFonts w:ascii="Times New Roman" w:eastAsia="宋体" w:hAnsi="Times New Roman" w:cs="Times New Roman"/>
      <w:sz w:val="18"/>
    </w:rPr>
  </w:style>
  <w:style w:type="character" w:styleId="PageNumber">
    <w:name w:val="page number"/>
    <w:basedOn w:val="DefaultParagraphFont"/>
    <w:uiPriority w:val="99"/>
    <w:rsid w:val="006A1C9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1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1C90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21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123</Words>
  <Characters>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   标   书</dc:title>
  <dc:subject/>
  <dc:creator>wisdom leaf</dc:creator>
  <cp:keywords/>
  <dc:description/>
  <cp:lastModifiedBy>k3user</cp:lastModifiedBy>
  <cp:revision>9</cp:revision>
  <cp:lastPrinted>2017-06-15T07:08:00Z</cp:lastPrinted>
  <dcterms:created xsi:type="dcterms:W3CDTF">2017-03-03T07:27:00Z</dcterms:created>
  <dcterms:modified xsi:type="dcterms:W3CDTF">2017-06-16T01:18:00Z</dcterms:modified>
</cp:coreProperties>
</file>